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FEAAD1" w14:textId="77777777" w:rsidR="00373581" w:rsidRDefault="00373581" w:rsidP="00373581">
      <w:pPr>
        <w:pStyle w:val="NoSpacing"/>
      </w:pPr>
      <w:r>
        <w:rPr>
          <w:u w:val="single"/>
        </w:rPr>
        <w:t>Ralph DALBY</w:t>
      </w:r>
      <w:r>
        <w:t xml:space="preserve">  </w:t>
      </w:r>
      <w:proofErr w:type="gramStart"/>
      <w:r>
        <w:t xml:space="preserve">   (</w:t>
      </w:r>
      <w:proofErr w:type="gramEnd"/>
      <w:r>
        <w:t>fl.1401-1414)</w:t>
      </w:r>
    </w:p>
    <w:p w14:paraId="2FEBF08A" w14:textId="77777777" w:rsidR="00373581" w:rsidRDefault="00373581" w:rsidP="00373581">
      <w:pPr>
        <w:pStyle w:val="NoSpacing"/>
      </w:pPr>
      <w:r>
        <w:t xml:space="preserve">Vicar of </w:t>
      </w:r>
      <w:proofErr w:type="spellStart"/>
      <w:r>
        <w:t>Flawford</w:t>
      </w:r>
      <w:proofErr w:type="spellEnd"/>
      <w:r>
        <w:t>, Nottinghamshire.</w:t>
      </w:r>
    </w:p>
    <w:p w14:paraId="0977A518" w14:textId="77777777" w:rsidR="00373581" w:rsidRDefault="00373581" w:rsidP="00373581">
      <w:pPr>
        <w:pStyle w:val="NoSpacing"/>
      </w:pPr>
    </w:p>
    <w:p w14:paraId="4E053DB8" w14:textId="77777777" w:rsidR="00373581" w:rsidRDefault="00373581" w:rsidP="00373581">
      <w:pPr>
        <w:pStyle w:val="NoSpacing"/>
      </w:pPr>
    </w:p>
    <w:p w14:paraId="3A1D97EE" w14:textId="77777777" w:rsidR="00373581" w:rsidRDefault="00373581" w:rsidP="00373581">
      <w:pPr>
        <w:pStyle w:val="NoSpacing"/>
      </w:pPr>
      <w:r>
        <w:t>23 Mar.1401</w:t>
      </w:r>
      <w:r>
        <w:tab/>
        <w:t>He became Vicar.</w:t>
      </w:r>
    </w:p>
    <w:p w14:paraId="1C5A685E" w14:textId="77777777" w:rsidR="00373581" w:rsidRDefault="00373581" w:rsidP="00373581">
      <w:pPr>
        <w:pStyle w:val="NoSpacing"/>
      </w:pPr>
      <w:r>
        <w:tab/>
      </w:r>
      <w:r>
        <w:tab/>
        <w:t xml:space="preserve">( </w:t>
      </w:r>
      <w:hyperlink r:id="rId6" w:history="1">
        <w:r w:rsidRPr="00823975">
          <w:rPr>
            <w:rStyle w:val="Hyperlink"/>
          </w:rPr>
          <w:t>https://southwellchurches.nottingham.ac.uk/flawford/hincumb.php</w:t>
        </w:r>
      </w:hyperlink>
      <w:r>
        <w:t xml:space="preserve"> )</w:t>
      </w:r>
    </w:p>
    <w:p w14:paraId="5362AEFF" w14:textId="77777777" w:rsidR="00373581" w:rsidRDefault="00373581" w:rsidP="00373581">
      <w:pPr>
        <w:pStyle w:val="NoSpacing"/>
      </w:pPr>
    </w:p>
    <w:p w14:paraId="0BE0461B" w14:textId="77777777" w:rsidR="00373581" w:rsidRDefault="00373581" w:rsidP="00373581">
      <w:pPr>
        <w:pStyle w:val="NoSpacing"/>
      </w:pPr>
    </w:p>
    <w:p w14:paraId="35EE28A4" w14:textId="77777777" w:rsidR="00373581" w:rsidRDefault="00373581" w:rsidP="00373581">
      <w:pPr>
        <w:pStyle w:val="NoSpacing"/>
      </w:pPr>
      <w:r>
        <w:t>19 December 2024</w:t>
      </w:r>
    </w:p>
    <w:p w14:paraId="408335A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FE5581" w14:textId="77777777" w:rsidR="00373581" w:rsidRDefault="00373581" w:rsidP="009139A6">
      <w:r>
        <w:separator/>
      </w:r>
    </w:p>
  </w:endnote>
  <w:endnote w:type="continuationSeparator" w:id="0">
    <w:p w14:paraId="74654147" w14:textId="77777777" w:rsidR="00373581" w:rsidRDefault="0037358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5DA4A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96B3F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D219D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E839CC" w14:textId="77777777" w:rsidR="00373581" w:rsidRDefault="00373581" w:rsidP="009139A6">
      <w:r>
        <w:separator/>
      </w:r>
    </w:p>
  </w:footnote>
  <w:footnote w:type="continuationSeparator" w:id="0">
    <w:p w14:paraId="491A9DC2" w14:textId="77777777" w:rsidR="00373581" w:rsidRDefault="0037358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98697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B9CE6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BC497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3581"/>
    <w:rsid w:val="000666E0"/>
    <w:rsid w:val="002510B7"/>
    <w:rsid w:val="00270799"/>
    <w:rsid w:val="00373581"/>
    <w:rsid w:val="005C130B"/>
    <w:rsid w:val="00826F5C"/>
    <w:rsid w:val="009139A6"/>
    <w:rsid w:val="009411C2"/>
    <w:rsid w:val="009448BB"/>
    <w:rsid w:val="00947624"/>
    <w:rsid w:val="00A3176C"/>
    <w:rsid w:val="00AE65F8"/>
    <w:rsid w:val="00B70FF1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9D6F0F"/>
  <w15:chartTrackingRefBased/>
  <w15:docId w15:val="{BB1F62CF-D6B2-4C2A-A641-93969B38D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7358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outhwellchurches.nottingham.ac.uk/flawford/hincumb.php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2025-01-07T21:37:00Z</dcterms:created>
  <dcterms:modified xsi:type="dcterms:W3CDTF">2025-01-07T21:38:00Z</dcterms:modified>
</cp:coreProperties>
</file>